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1E0"/>
      </w:tblPr>
      <w:tblGrid>
        <w:gridCol w:w="6048"/>
        <w:gridCol w:w="3783"/>
      </w:tblGrid>
      <w:tr w:rsidR="00BC5616" w:rsidTr="00790097">
        <w:trPr>
          <w:trHeight w:val="1248"/>
        </w:trPr>
        <w:tc>
          <w:tcPr>
            <w:tcW w:w="6048" w:type="dxa"/>
          </w:tcPr>
          <w:p w:rsidR="00BC5616" w:rsidRPr="00790097" w:rsidRDefault="00BC5616" w:rsidP="00790097">
            <w:pPr>
              <w:spacing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83" w:type="dxa"/>
          </w:tcPr>
          <w:p w:rsidR="00BC5616" w:rsidRPr="00790097" w:rsidRDefault="00BC5616" w:rsidP="007900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0097">
              <w:rPr>
                <w:rFonts w:ascii="Times New Roman" w:hAnsi="Times New Roman"/>
                <w:sz w:val="20"/>
                <w:szCs w:val="20"/>
              </w:rPr>
              <w:t>Приложение 6</w:t>
            </w:r>
          </w:p>
          <w:p w:rsidR="00BC5616" w:rsidRPr="00790097" w:rsidRDefault="00BC5616" w:rsidP="007900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0097">
              <w:rPr>
                <w:rFonts w:ascii="Times New Roman" w:hAnsi="Times New Roman"/>
                <w:sz w:val="20"/>
                <w:szCs w:val="20"/>
              </w:rPr>
              <w:t xml:space="preserve">к 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790097">
              <w:rPr>
                <w:rFonts w:ascii="Times New Roman" w:hAnsi="Times New Roman"/>
                <w:sz w:val="20"/>
                <w:szCs w:val="20"/>
              </w:rPr>
              <w:t>ешени</w:t>
            </w:r>
            <w:r>
              <w:rPr>
                <w:rFonts w:ascii="Times New Roman" w:hAnsi="Times New Roman"/>
                <w:sz w:val="20"/>
                <w:szCs w:val="20"/>
              </w:rPr>
              <w:t>ю</w:t>
            </w:r>
            <w:r w:rsidRPr="00790097">
              <w:rPr>
                <w:rFonts w:ascii="Times New Roman" w:hAnsi="Times New Roman"/>
                <w:sz w:val="20"/>
                <w:szCs w:val="20"/>
              </w:rPr>
              <w:t xml:space="preserve"> Совета депутатов</w:t>
            </w:r>
          </w:p>
          <w:p w:rsidR="00BC5616" w:rsidRPr="00790097" w:rsidRDefault="00BC5616" w:rsidP="00790097">
            <w:pPr>
              <w:spacing w:after="0" w:line="240" w:lineRule="auto"/>
              <w:ind w:left="-108" w:firstLine="108"/>
              <w:rPr>
                <w:rFonts w:ascii="Times New Roman" w:hAnsi="Times New Roman"/>
                <w:sz w:val="20"/>
                <w:szCs w:val="20"/>
              </w:rPr>
            </w:pPr>
            <w:r w:rsidRPr="00790097">
              <w:rPr>
                <w:rFonts w:ascii="Times New Roman" w:hAnsi="Times New Roman"/>
                <w:sz w:val="20"/>
                <w:szCs w:val="20"/>
              </w:rPr>
              <w:t>городского поселения Мортка</w:t>
            </w:r>
          </w:p>
          <w:p w:rsidR="00BC5616" w:rsidRPr="00790097" w:rsidRDefault="00BC5616" w:rsidP="007900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 «29</w:t>
            </w:r>
            <w:r w:rsidRPr="00790097">
              <w:rPr>
                <w:rFonts w:ascii="Times New Roman" w:hAnsi="Times New Roman"/>
                <w:sz w:val="20"/>
                <w:szCs w:val="20"/>
              </w:rPr>
              <w:t xml:space="preserve">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апреля </w:t>
            </w:r>
            <w:smartTag w:uri="urn:schemas-microsoft-com:office:smarttags" w:element="metricconverter">
              <w:smartTagPr>
                <w:attr w:name="ProductID" w:val="2013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>2013 г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790097">
              <w:rPr>
                <w:rFonts w:ascii="Times New Roman" w:hAnsi="Times New Roman"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</w:tbl>
    <w:p w:rsidR="00BC5616" w:rsidRPr="00A95415" w:rsidRDefault="00BC5616" w:rsidP="00DE3B1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Использование бюджетных ассигнований резервного фонда за 2012 год </w:t>
      </w:r>
    </w:p>
    <w:p w:rsidR="00BC5616" w:rsidRPr="0081335F" w:rsidRDefault="00BC5616" w:rsidP="00A95415">
      <w:pPr>
        <w:spacing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1335F">
        <w:rPr>
          <w:rFonts w:ascii="Times New Roman" w:hAnsi="Times New Roman"/>
          <w:sz w:val="24"/>
          <w:szCs w:val="24"/>
        </w:rPr>
        <w:t xml:space="preserve">В бюджете поселения за 2012 год резервный фонд исполнен в соответствии с требованиями постановления администрации городского поселения Мортка от 09.11.2009г. № 86 «Об утверждении порядка использования бюджетных ассигнований резервного фонда администрации городского поселения Мортка». 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5580"/>
        <w:gridCol w:w="1800"/>
      </w:tblGrid>
      <w:tr w:rsidR="00BC5616" w:rsidRPr="000E378F" w:rsidTr="00455823">
        <w:trPr>
          <w:trHeight w:val="163"/>
        </w:trPr>
        <w:tc>
          <w:tcPr>
            <w:tcW w:w="9828" w:type="dxa"/>
            <w:gridSpan w:val="3"/>
          </w:tcPr>
          <w:p w:rsidR="00BC5616" w:rsidRPr="00167DE3" w:rsidRDefault="00BC5616" w:rsidP="00F202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167DE3">
              <w:rPr>
                <w:rFonts w:ascii="Times New Roman" w:hAnsi="Times New Roman"/>
                <w:b/>
                <w:bCs/>
                <w:color w:val="000000"/>
              </w:rPr>
              <w:t>ОТЧЕТ об использовании бюджетных ассигнований резервного фонда за 2012 год</w:t>
            </w:r>
          </w:p>
        </w:tc>
      </w:tr>
      <w:tr w:rsidR="00BC5616" w:rsidRPr="000E378F" w:rsidTr="00455823">
        <w:trPr>
          <w:trHeight w:val="369"/>
        </w:trPr>
        <w:tc>
          <w:tcPr>
            <w:tcW w:w="2448" w:type="dxa"/>
          </w:tcPr>
          <w:p w:rsidR="00BC5616" w:rsidRPr="008B5D88" w:rsidRDefault="00BC5616" w:rsidP="00F202C1">
            <w:pPr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БК</w:t>
            </w:r>
          </w:p>
        </w:tc>
        <w:tc>
          <w:tcPr>
            <w:tcW w:w="5580" w:type="dxa"/>
          </w:tcPr>
          <w:p w:rsidR="00BC5616" w:rsidRPr="008B5D88" w:rsidRDefault="00BC5616" w:rsidP="00F202C1">
            <w:pPr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Направление использования</w:t>
            </w:r>
          </w:p>
        </w:tc>
        <w:tc>
          <w:tcPr>
            <w:tcW w:w="1800" w:type="dxa"/>
          </w:tcPr>
          <w:p w:rsidR="00BC5616" w:rsidRPr="008B5D88" w:rsidRDefault="00BC5616" w:rsidP="00F202C1">
            <w:pPr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  <w:r w:rsidRPr="008B5D88">
              <w:rPr>
                <w:rFonts w:ascii="Times New Roman" w:hAnsi="Times New Roman"/>
              </w:rPr>
              <w:t>Сумма, руб.</w:t>
            </w:r>
          </w:p>
        </w:tc>
      </w:tr>
      <w:tr w:rsidR="00BC5616" w:rsidRPr="000E378F" w:rsidTr="00455823">
        <w:tc>
          <w:tcPr>
            <w:tcW w:w="2448" w:type="dxa"/>
          </w:tcPr>
          <w:p w:rsidR="00BC5616" w:rsidRPr="008B5D88" w:rsidRDefault="00BC5616" w:rsidP="00F202C1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650 0113 0920305 244 290</w:t>
            </w:r>
          </w:p>
        </w:tc>
        <w:tc>
          <w:tcPr>
            <w:tcW w:w="5580" w:type="dxa"/>
          </w:tcPr>
          <w:p w:rsidR="00BC5616" w:rsidRPr="008B5D88" w:rsidRDefault="00BC5616" w:rsidP="00455823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 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чествованием юбиляров</w:t>
            </w:r>
            <w:r w:rsidRPr="008B5D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60- ти летие совместной жизни (Распоряжение от 31.01.2012 № 12-р)</w:t>
            </w:r>
          </w:p>
        </w:tc>
        <w:tc>
          <w:tcPr>
            <w:tcW w:w="1800" w:type="dxa"/>
          </w:tcPr>
          <w:p w:rsidR="00BC5616" w:rsidRPr="008B5D88" w:rsidRDefault="00BC5616" w:rsidP="00F202C1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2 500,00</w:t>
            </w:r>
          </w:p>
        </w:tc>
      </w:tr>
      <w:tr w:rsidR="00BC5616" w:rsidRPr="000E378F" w:rsidTr="00455823">
        <w:tc>
          <w:tcPr>
            <w:tcW w:w="2448" w:type="dxa"/>
          </w:tcPr>
          <w:p w:rsidR="00BC5616" w:rsidRPr="008B5D88" w:rsidRDefault="00BC5616" w:rsidP="00F202C1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650 0113 0920305 244 290</w:t>
            </w:r>
          </w:p>
        </w:tc>
        <w:tc>
          <w:tcPr>
            <w:tcW w:w="5580" w:type="dxa"/>
          </w:tcPr>
          <w:p w:rsidR="00BC5616" w:rsidRPr="008B5D88" w:rsidRDefault="00BC5616" w:rsidP="00455823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Расходы, связанные с формированием пунктов сосредоточения пожарного инвентаря (приобретение спец. одежды) (распоряжение от 15.03.2012 № 22-р)</w:t>
            </w:r>
          </w:p>
        </w:tc>
        <w:tc>
          <w:tcPr>
            <w:tcW w:w="1800" w:type="dxa"/>
          </w:tcPr>
          <w:p w:rsidR="00BC5616" w:rsidRPr="008B5D88" w:rsidRDefault="00BC5616" w:rsidP="00F202C1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27 000,00</w:t>
            </w:r>
          </w:p>
        </w:tc>
      </w:tr>
      <w:tr w:rsidR="00BC5616" w:rsidRPr="000E378F" w:rsidTr="00455823">
        <w:tc>
          <w:tcPr>
            <w:tcW w:w="2448" w:type="dxa"/>
          </w:tcPr>
          <w:p w:rsidR="00BC5616" w:rsidRPr="008B5D88" w:rsidRDefault="00BC5616" w:rsidP="00F202C1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650 0113 0920305 244 290</w:t>
            </w:r>
          </w:p>
        </w:tc>
        <w:tc>
          <w:tcPr>
            <w:tcW w:w="5580" w:type="dxa"/>
          </w:tcPr>
          <w:p w:rsidR="00BC5616" w:rsidRPr="008B5D88" w:rsidRDefault="00BC5616" w:rsidP="00455823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Расходы, связанные с формированием пунктов сосредоточения пожарного инвентаря (приобретение спальных мешков) (распоряжение от 17.04.2012 № 30-р)</w:t>
            </w:r>
          </w:p>
        </w:tc>
        <w:tc>
          <w:tcPr>
            <w:tcW w:w="1800" w:type="dxa"/>
          </w:tcPr>
          <w:p w:rsidR="00BC5616" w:rsidRPr="008B5D88" w:rsidRDefault="00BC5616" w:rsidP="00F202C1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7 000,00</w:t>
            </w:r>
          </w:p>
        </w:tc>
      </w:tr>
      <w:tr w:rsidR="00BC5616" w:rsidRPr="000E378F" w:rsidTr="00455823">
        <w:tc>
          <w:tcPr>
            <w:tcW w:w="2448" w:type="dxa"/>
          </w:tcPr>
          <w:p w:rsidR="00BC5616" w:rsidRPr="008B5D88" w:rsidRDefault="00BC5616" w:rsidP="00F202C1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650 0113 0920305 244 290</w:t>
            </w:r>
          </w:p>
        </w:tc>
        <w:tc>
          <w:tcPr>
            <w:tcW w:w="5580" w:type="dxa"/>
          </w:tcPr>
          <w:p w:rsidR="00BC5616" w:rsidRPr="008B5D88" w:rsidRDefault="00BC5616" w:rsidP="00455823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Расходы, связанные с проведением мероприятий посвященных Дню Победы « 9 мая» (распоряжение от 28.04.2012 №38-р)</w:t>
            </w:r>
          </w:p>
        </w:tc>
        <w:tc>
          <w:tcPr>
            <w:tcW w:w="1800" w:type="dxa"/>
          </w:tcPr>
          <w:p w:rsidR="00BC5616" w:rsidRPr="008B5D88" w:rsidRDefault="00BC5616" w:rsidP="00F202C1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32 000,00</w:t>
            </w:r>
          </w:p>
        </w:tc>
      </w:tr>
      <w:tr w:rsidR="00BC5616" w:rsidRPr="000E378F" w:rsidTr="00455823">
        <w:tc>
          <w:tcPr>
            <w:tcW w:w="2448" w:type="dxa"/>
          </w:tcPr>
          <w:p w:rsidR="00BC5616" w:rsidRPr="008B5D88" w:rsidRDefault="00BC5616" w:rsidP="00F202C1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650 0113 0920305 244 290</w:t>
            </w:r>
          </w:p>
        </w:tc>
        <w:tc>
          <w:tcPr>
            <w:tcW w:w="5580" w:type="dxa"/>
          </w:tcPr>
          <w:p w:rsidR="00BC5616" w:rsidRPr="008B5D88" w:rsidRDefault="00BC5616" w:rsidP="00455823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Расходы, связанные с празднованием дня призывника (распоряжение от 11.05.2012 №44-р)</w:t>
            </w:r>
          </w:p>
        </w:tc>
        <w:tc>
          <w:tcPr>
            <w:tcW w:w="1800" w:type="dxa"/>
          </w:tcPr>
          <w:p w:rsidR="00BC5616" w:rsidRPr="008B5D88" w:rsidRDefault="00BC5616" w:rsidP="00647A9B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2 400,00</w:t>
            </w:r>
          </w:p>
        </w:tc>
      </w:tr>
      <w:tr w:rsidR="00BC5616" w:rsidRPr="000E378F" w:rsidTr="00455823">
        <w:tc>
          <w:tcPr>
            <w:tcW w:w="2448" w:type="dxa"/>
          </w:tcPr>
          <w:p w:rsidR="00BC5616" w:rsidRPr="008B5D88" w:rsidRDefault="00BC5616" w:rsidP="00F202C1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650 0113 0920305 244 290</w:t>
            </w:r>
          </w:p>
        </w:tc>
        <w:tc>
          <w:tcPr>
            <w:tcW w:w="5580" w:type="dxa"/>
          </w:tcPr>
          <w:p w:rsidR="00BC5616" w:rsidRPr="008B5D88" w:rsidRDefault="00BC5616" w:rsidP="00455823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5D88">
              <w:rPr>
                <w:rFonts w:ascii="Times New Roman" w:hAnsi="Times New Roman"/>
                <w:sz w:val="20"/>
                <w:szCs w:val="20"/>
              </w:rPr>
              <w:t>Расходы, связанные 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чествованием юбиляров</w:t>
            </w:r>
            <w:r w:rsidRPr="008B5D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55 лет совместной жизни (Распоряжение от 16.05.2012 №462-р)</w:t>
            </w:r>
          </w:p>
        </w:tc>
        <w:tc>
          <w:tcPr>
            <w:tcW w:w="1800" w:type="dxa"/>
          </w:tcPr>
          <w:p w:rsidR="00BC5616" w:rsidRPr="008B5D88" w:rsidRDefault="00BC5616" w:rsidP="00F202C1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2 500,00</w:t>
            </w:r>
          </w:p>
        </w:tc>
      </w:tr>
      <w:tr w:rsidR="00BC5616" w:rsidRPr="000E378F" w:rsidTr="00455823">
        <w:tc>
          <w:tcPr>
            <w:tcW w:w="2448" w:type="dxa"/>
          </w:tcPr>
          <w:p w:rsidR="00BC5616" w:rsidRPr="008B5D88" w:rsidRDefault="00BC5616" w:rsidP="00F202C1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650 0113 0920305 244 290</w:t>
            </w:r>
          </w:p>
        </w:tc>
        <w:tc>
          <w:tcPr>
            <w:tcW w:w="5580" w:type="dxa"/>
          </w:tcPr>
          <w:p w:rsidR="00BC5616" w:rsidRPr="008B5D88" w:rsidRDefault="00BC5616" w:rsidP="00455823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Расходы, связанные с приобретением подарков призывникам (распоряжение от 01.06.2012 № 51-р)</w:t>
            </w:r>
          </w:p>
        </w:tc>
        <w:tc>
          <w:tcPr>
            <w:tcW w:w="1800" w:type="dxa"/>
          </w:tcPr>
          <w:p w:rsidR="00BC5616" w:rsidRPr="008B5D88" w:rsidRDefault="00BC5616" w:rsidP="00F202C1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2 000,00</w:t>
            </w:r>
          </w:p>
        </w:tc>
      </w:tr>
      <w:tr w:rsidR="00BC5616" w:rsidRPr="000E378F" w:rsidTr="00455823">
        <w:tc>
          <w:tcPr>
            <w:tcW w:w="2448" w:type="dxa"/>
          </w:tcPr>
          <w:p w:rsidR="00BC5616" w:rsidRPr="008B5D88" w:rsidRDefault="00BC5616" w:rsidP="00F202C1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650 0113 0920305 244 290</w:t>
            </w:r>
          </w:p>
        </w:tc>
        <w:tc>
          <w:tcPr>
            <w:tcW w:w="5580" w:type="dxa"/>
          </w:tcPr>
          <w:p w:rsidR="00BC5616" w:rsidRPr="008B5D88" w:rsidRDefault="00BC5616" w:rsidP="00455823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Расходы, связанные с подготовкой и проведением мероприятий, посвященных празднованию 110 – летия д. Юмас (распоряжение от 12.07.2012 №65-р)</w:t>
            </w:r>
          </w:p>
        </w:tc>
        <w:tc>
          <w:tcPr>
            <w:tcW w:w="1800" w:type="dxa"/>
          </w:tcPr>
          <w:p w:rsidR="00BC5616" w:rsidRPr="008B5D88" w:rsidRDefault="00BC5616" w:rsidP="00F202C1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32 100,00</w:t>
            </w:r>
          </w:p>
        </w:tc>
      </w:tr>
      <w:tr w:rsidR="00BC5616" w:rsidRPr="000E378F" w:rsidTr="00455823">
        <w:tc>
          <w:tcPr>
            <w:tcW w:w="2448" w:type="dxa"/>
          </w:tcPr>
          <w:p w:rsidR="00BC5616" w:rsidRPr="008B5D88" w:rsidRDefault="00BC5616" w:rsidP="00F202C1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650 0113 0920305 244 290</w:t>
            </w:r>
          </w:p>
        </w:tc>
        <w:tc>
          <w:tcPr>
            <w:tcW w:w="5580" w:type="dxa"/>
          </w:tcPr>
          <w:p w:rsidR="00BC5616" w:rsidRPr="008B5D88" w:rsidRDefault="00BC5616" w:rsidP="00455823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Расходы, связанные с празднованием Дня пожилого человека, с проведением мероприятий посвященных празднованию Дня поселка п. Мортка (распоряжение от 15.10.2012 № 98-р</w:t>
            </w:r>
          </w:p>
        </w:tc>
        <w:tc>
          <w:tcPr>
            <w:tcW w:w="1800" w:type="dxa"/>
          </w:tcPr>
          <w:p w:rsidR="00BC5616" w:rsidRPr="008B5D88" w:rsidRDefault="00BC5616" w:rsidP="00F202C1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47 691,00</w:t>
            </w:r>
          </w:p>
        </w:tc>
      </w:tr>
      <w:tr w:rsidR="00BC5616" w:rsidRPr="000E378F" w:rsidTr="00455823">
        <w:tc>
          <w:tcPr>
            <w:tcW w:w="2448" w:type="dxa"/>
          </w:tcPr>
          <w:p w:rsidR="00BC5616" w:rsidRPr="008B5D88" w:rsidRDefault="00BC5616" w:rsidP="00F202C1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650 0113 0920305 244 290</w:t>
            </w:r>
          </w:p>
        </w:tc>
        <w:tc>
          <w:tcPr>
            <w:tcW w:w="5580" w:type="dxa"/>
          </w:tcPr>
          <w:p w:rsidR="00BC5616" w:rsidRPr="008B5D88" w:rsidRDefault="00BC5616" w:rsidP="00455823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Расходы, связанные с проведением турнира по волейболу, посвященного памяти Г.М. Борисова, проведение мероприятий посвященных празднованию Дня поселка, оплата членских взносов Ассоциации «Совет муниципальных образований» (распоряжение от 15.10.2012 № 107-р)</w:t>
            </w:r>
          </w:p>
        </w:tc>
        <w:tc>
          <w:tcPr>
            <w:tcW w:w="1800" w:type="dxa"/>
          </w:tcPr>
          <w:p w:rsidR="00BC5616" w:rsidRPr="008B5D88" w:rsidRDefault="00BC5616" w:rsidP="00F202C1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65 900,00</w:t>
            </w:r>
          </w:p>
        </w:tc>
      </w:tr>
      <w:tr w:rsidR="00BC5616" w:rsidRPr="000E378F" w:rsidTr="00455823">
        <w:tc>
          <w:tcPr>
            <w:tcW w:w="2448" w:type="dxa"/>
          </w:tcPr>
          <w:p w:rsidR="00BC5616" w:rsidRPr="008B5D88" w:rsidRDefault="00BC5616" w:rsidP="00F202C1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650 0113 0920305 244 290</w:t>
            </w:r>
          </w:p>
        </w:tc>
        <w:tc>
          <w:tcPr>
            <w:tcW w:w="5580" w:type="dxa"/>
          </w:tcPr>
          <w:p w:rsidR="00BC5616" w:rsidRPr="008B5D88" w:rsidRDefault="00BC5616" w:rsidP="00455823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Расходы, связанные с чествованием юбиляров хора русской песни «Ивушка» (распоряжение от 22.11.2012 №109-р)</w:t>
            </w:r>
          </w:p>
        </w:tc>
        <w:tc>
          <w:tcPr>
            <w:tcW w:w="1800" w:type="dxa"/>
          </w:tcPr>
          <w:p w:rsidR="00BC5616" w:rsidRPr="008B5D88" w:rsidRDefault="00BC5616" w:rsidP="00F202C1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2 000,00</w:t>
            </w:r>
          </w:p>
        </w:tc>
      </w:tr>
      <w:tr w:rsidR="00BC5616" w:rsidRPr="000E378F" w:rsidTr="00455823">
        <w:tc>
          <w:tcPr>
            <w:tcW w:w="2448" w:type="dxa"/>
          </w:tcPr>
          <w:p w:rsidR="00BC5616" w:rsidRPr="008B5D88" w:rsidRDefault="00BC5616" w:rsidP="00F202C1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650 0113 0920305 244 290</w:t>
            </w:r>
          </w:p>
        </w:tc>
        <w:tc>
          <w:tcPr>
            <w:tcW w:w="5580" w:type="dxa"/>
          </w:tcPr>
          <w:p w:rsidR="00BC5616" w:rsidRPr="008B5D88" w:rsidRDefault="00BC5616" w:rsidP="00F202C1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Расходы, связанные с проведением конкурса «Лучшее новогоднее оформление предприятия», приобретение новогодних подарков, оплата членских взносов Ассоциации «Совет муниципальных образований» (распоряжение от 20.12.2012 № 125-р)</w:t>
            </w:r>
          </w:p>
        </w:tc>
        <w:tc>
          <w:tcPr>
            <w:tcW w:w="1800" w:type="dxa"/>
          </w:tcPr>
          <w:p w:rsidR="00BC5616" w:rsidRPr="008B5D88" w:rsidRDefault="00BC5616" w:rsidP="00F202C1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76 909,00</w:t>
            </w:r>
          </w:p>
        </w:tc>
      </w:tr>
      <w:tr w:rsidR="00BC5616" w:rsidRPr="000E378F" w:rsidTr="00455823">
        <w:tc>
          <w:tcPr>
            <w:tcW w:w="2448" w:type="dxa"/>
          </w:tcPr>
          <w:p w:rsidR="00BC5616" w:rsidRDefault="00BC5616" w:rsidP="00F202C1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80" w:type="dxa"/>
          </w:tcPr>
          <w:p w:rsidR="00BC5616" w:rsidRPr="009F75CE" w:rsidRDefault="00BC5616" w:rsidP="00F202C1">
            <w:pPr>
              <w:tabs>
                <w:tab w:val="left" w:pos="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9F75CE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800" w:type="dxa"/>
          </w:tcPr>
          <w:p w:rsidR="00BC5616" w:rsidRPr="009F75CE" w:rsidRDefault="00BC5616" w:rsidP="00F202C1">
            <w:pPr>
              <w:tabs>
                <w:tab w:val="left" w:pos="0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9F75CE">
              <w:rPr>
                <w:rFonts w:ascii="Times New Roman" w:hAnsi="Times New Roman"/>
                <w:b/>
                <w:sz w:val="20"/>
                <w:szCs w:val="20"/>
              </w:rPr>
              <w:t>300 000,00</w:t>
            </w:r>
          </w:p>
        </w:tc>
      </w:tr>
    </w:tbl>
    <w:p w:rsidR="00BC5616" w:rsidRPr="008A16EE" w:rsidRDefault="00BC5616" w:rsidP="008B5D88">
      <w:pPr>
        <w:pStyle w:val="ListParagraph"/>
        <w:spacing w:line="240" w:lineRule="auto"/>
        <w:ind w:left="0" w:firstLine="426"/>
        <w:rPr>
          <w:rFonts w:ascii="Times New Roman" w:hAnsi="Times New Roman"/>
          <w:sz w:val="24"/>
          <w:szCs w:val="24"/>
        </w:rPr>
      </w:pPr>
    </w:p>
    <w:sectPr w:rsidR="00BC5616" w:rsidRPr="008A16EE" w:rsidSect="00455823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55E78"/>
    <w:multiLevelType w:val="hybridMultilevel"/>
    <w:tmpl w:val="D55CE5B6"/>
    <w:lvl w:ilvl="0" w:tplc="9D06739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>
    <w:nsid w:val="53EA0449"/>
    <w:multiLevelType w:val="hybridMultilevel"/>
    <w:tmpl w:val="1FC41C44"/>
    <w:lvl w:ilvl="0" w:tplc="39E0AF84">
      <w:start w:val="1"/>
      <w:numFmt w:val="bullet"/>
      <w:lvlText w:val="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3B13"/>
    <w:rsid w:val="00034358"/>
    <w:rsid w:val="00035F27"/>
    <w:rsid w:val="00062962"/>
    <w:rsid w:val="0007044A"/>
    <w:rsid w:val="000E378F"/>
    <w:rsid w:val="001261ED"/>
    <w:rsid w:val="0014057F"/>
    <w:rsid w:val="001515D7"/>
    <w:rsid w:val="00167DE3"/>
    <w:rsid w:val="001E324A"/>
    <w:rsid w:val="002000E4"/>
    <w:rsid w:val="00216353"/>
    <w:rsid w:val="00307E31"/>
    <w:rsid w:val="00352E7D"/>
    <w:rsid w:val="00361EBF"/>
    <w:rsid w:val="00455823"/>
    <w:rsid w:val="00460873"/>
    <w:rsid w:val="004D2326"/>
    <w:rsid w:val="004E2871"/>
    <w:rsid w:val="00552F2F"/>
    <w:rsid w:val="005C2DBF"/>
    <w:rsid w:val="00612BA7"/>
    <w:rsid w:val="00616B3B"/>
    <w:rsid w:val="006469B9"/>
    <w:rsid w:val="00647A9B"/>
    <w:rsid w:val="006A0963"/>
    <w:rsid w:val="006C5CCD"/>
    <w:rsid w:val="00746F5E"/>
    <w:rsid w:val="00790097"/>
    <w:rsid w:val="007D6C09"/>
    <w:rsid w:val="0081335F"/>
    <w:rsid w:val="00835C7D"/>
    <w:rsid w:val="008512AB"/>
    <w:rsid w:val="008744A5"/>
    <w:rsid w:val="008A16EE"/>
    <w:rsid w:val="008A3264"/>
    <w:rsid w:val="008B5D88"/>
    <w:rsid w:val="008C13DC"/>
    <w:rsid w:val="008D7AA0"/>
    <w:rsid w:val="00935F5E"/>
    <w:rsid w:val="009B2028"/>
    <w:rsid w:val="009F75CE"/>
    <w:rsid w:val="00A720FA"/>
    <w:rsid w:val="00A95415"/>
    <w:rsid w:val="00AC55A8"/>
    <w:rsid w:val="00B24331"/>
    <w:rsid w:val="00B32BAE"/>
    <w:rsid w:val="00B9576B"/>
    <w:rsid w:val="00BC5616"/>
    <w:rsid w:val="00C260D6"/>
    <w:rsid w:val="00C3177F"/>
    <w:rsid w:val="00CB6C40"/>
    <w:rsid w:val="00CD44B8"/>
    <w:rsid w:val="00CE6253"/>
    <w:rsid w:val="00D21AF9"/>
    <w:rsid w:val="00D4338F"/>
    <w:rsid w:val="00D75024"/>
    <w:rsid w:val="00DE3B13"/>
    <w:rsid w:val="00E0223A"/>
    <w:rsid w:val="00E374A0"/>
    <w:rsid w:val="00F202C1"/>
    <w:rsid w:val="00FC3D17"/>
    <w:rsid w:val="00FC521C"/>
    <w:rsid w:val="00FE3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F2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A16EE"/>
    <w:pPr>
      <w:ind w:left="720"/>
      <w:contextualSpacing/>
    </w:pPr>
  </w:style>
  <w:style w:type="table" w:styleId="TableGrid">
    <w:name w:val="Table Grid"/>
    <w:basedOn w:val="TableNormal"/>
    <w:uiPriority w:val="99"/>
    <w:locked/>
    <w:rsid w:val="008B5D88"/>
    <w:pPr>
      <w:spacing w:after="200" w:line="276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88</TotalTime>
  <Pages>1</Pages>
  <Words>403</Words>
  <Characters>2300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справочно</dc:title>
  <dc:subject/>
  <dc:creator>Касса</dc:creator>
  <cp:keywords/>
  <dc:description/>
  <cp:lastModifiedBy>User</cp:lastModifiedBy>
  <cp:revision>14</cp:revision>
  <cp:lastPrinted>2013-03-28T12:02:00Z</cp:lastPrinted>
  <dcterms:created xsi:type="dcterms:W3CDTF">2012-02-13T04:51:00Z</dcterms:created>
  <dcterms:modified xsi:type="dcterms:W3CDTF">2013-04-18T12:01:00Z</dcterms:modified>
</cp:coreProperties>
</file>